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bookmarkStart w:id="0" w:name="_GoBack"/>
      <w:bookmarkEnd w:id="0"/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Slovenije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C39F" w14:textId="77777777" w:rsidR="00B95771" w:rsidRDefault="00B9577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A88CA22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25A0C" w14:textId="77777777" w:rsidR="00B95771" w:rsidRDefault="00B9577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DB28B" w14:textId="77777777" w:rsidR="00B95771" w:rsidRDefault="00B957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5D18E235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559D79A6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35F3F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7" ma:contentTypeDescription="Ustvari nov dokument." ma:contentTypeScope="" ma:versionID="1b59172a4574e892eb35d4d08e93f56e">
  <xsd:schema xmlns:xsd="http://www.w3.org/2001/XMLSchema" xmlns:xs="http://www.w3.org/2001/XMLSchema" xmlns:p="http://schemas.microsoft.com/office/2006/metadata/properties" xmlns:ns3="75f1af22-b8d8-4a17-91a7-4f2e132de472" targetNamespace="http://schemas.microsoft.com/office/2006/metadata/properties" ma:root="true" ma:fieldsID="ae8609445d3efae50755b10bb5b1a45e" ns3:_="">
    <xsd:import namespace="75f1af22-b8d8-4a17-91a7-4f2e132de4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01AE3-B535-42C8-8357-CDD0345DE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D611C4-FB70-4EB9-88C9-C41024637890}">
  <ds:schemaRefs>
    <ds:schemaRef ds:uri="http://purl.org/dc/dcmitype/"/>
    <ds:schemaRef ds:uri="http://purl.org/dc/terms/"/>
    <ds:schemaRef ds:uri="75f1af22-b8d8-4a17-91a7-4f2e132de472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6CCBE13-8912-42B9-95B9-46C6B7A4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385</Words>
  <Characters>2200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2016-01-04T14:38:00Z</cp:lastPrinted>
  <dcterms:created xsi:type="dcterms:W3CDTF">2022-03-25T08:54:00Z</dcterms:created>
  <dcterms:modified xsi:type="dcterms:W3CDTF">2022-03-25T08:54:00Z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